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91CC6" w14:textId="77777777" w:rsidR="003B0980" w:rsidRDefault="003B0980" w:rsidP="003B09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HOLME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63419BAA" w14:textId="77777777" w:rsidR="003B0980" w:rsidRDefault="003B0980" w:rsidP="003B09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66FDAA63" w14:textId="77777777" w:rsidR="003B0980" w:rsidRDefault="003B0980" w:rsidP="003B0980">
      <w:pPr>
        <w:pStyle w:val="NoSpacing"/>
        <w:rPr>
          <w:rFonts w:cs="Times New Roman"/>
          <w:szCs w:val="24"/>
        </w:rPr>
      </w:pPr>
    </w:p>
    <w:p w14:paraId="2C7E8BCE" w14:textId="77777777" w:rsidR="003B0980" w:rsidRDefault="003B0980" w:rsidP="003B0980">
      <w:pPr>
        <w:pStyle w:val="NoSpacing"/>
        <w:rPr>
          <w:rFonts w:cs="Times New Roman"/>
          <w:szCs w:val="24"/>
        </w:rPr>
      </w:pPr>
    </w:p>
    <w:p w14:paraId="0DC630A3" w14:textId="77777777" w:rsidR="003B0980" w:rsidRDefault="003B0980" w:rsidP="003B09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>He became apprenticed to Ralph Holand of London, draper(q.v.).</w:t>
      </w:r>
    </w:p>
    <w:p w14:paraId="074485AE" w14:textId="77777777" w:rsidR="003B0980" w:rsidRDefault="003B0980" w:rsidP="003B09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DD480E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6AC91AFB" w14:textId="77777777" w:rsidR="003B0980" w:rsidRDefault="003B0980" w:rsidP="003B0980">
      <w:pPr>
        <w:pStyle w:val="NoSpacing"/>
        <w:rPr>
          <w:rFonts w:cs="Times New Roman"/>
          <w:szCs w:val="24"/>
        </w:rPr>
      </w:pPr>
    </w:p>
    <w:p w14:paraId="401D06EB" w14:textId="77777777" w:rsidR="003B0980" w:rsidRDefault="003B0980" w:rsidP="003B0980">
      <w:pPr>
        <w:pStyle w:val="NoSpacing"/>
        <w:rPr>
          <w:rFonts w:cs="Times New Roman"/>
          <w:szCs w:val="24"/>
        </w:rPr>
      </w:pPr>
    </w:p>
    <w:p w14:paraId="349F4967" w14:textId="77777777" w:rsidR="003B0980" w:rsidRDefault="003B0980" w:rsidP="003B09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May 2024</w:t>
      </w:r>
    </w:p>
    <w:p w14:paraId="73B9644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79DA3D" w14:textId="77777777" w:rsidR="003B0980" w:rsidRDefault="003B0980" w:rsidP="009139A6">
      <w:r>
        <w:separator/>
      </w:r>
    </w:p>
  </w:endnote>
  <w:endnote w:type="continuationSeparator" w:id="0">
    <w:p w14:paraId="01DD44D6" w14:textId="77777777" w:rsidR="003B0980" w:rsidRDefault="003B09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DED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B2DE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F62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C3041C" w14:textId="77777777" w:rsidR="003B0980" w:rsidRDefault="003B0980" w:rsidP="009139A6">
      <w:r>
        <w:separator/>
      </w:r>
    </w:p>
  </w:footnote>
  <w:footnote w:type="continuationSeparator" w:id="0">
    <w:p w14:paraId="22E42D8B" w14:textId="77777777" w:rsidR="003B0980" w:rsidRDefault="003B09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608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D25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658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980"/>
    <w:rsid w:val="000666E0"/>
    <w:rsid w:val="002510B7"/>
    <w:rsid w:val="00270799"/>
    <w:rsid w:val="003B098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5581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0BE31"/>
  <w15:chartTrackingRefBased/>
  <w15:docId w15:val="{BAEB3FF7-583E-4534-8017-18706B77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B09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2024-05-15T20:07:00Z</dcterms:created>
  <dcterms:modified xsi:type="dcterms:W3CDTF">2024-05-15T20:08:00Z</dcterms:modified>
</cp:coreProperties>
</file>